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7582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YONG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14:paraId="30B8C6C8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Rochester, Kent.</w:t>
      </w:r>
    </w:p>
    <w:p w14:paraId="3BAEB63B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91CB87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39C891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FD04A4D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D1EC0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https://www.kentarchaeology.org.uk/Research/Libr/Wills/NameOrder/Y.htm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4BF4DD4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9A065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2B2F7D" w14:textId="77777777" w:rsidR="0028724B" w:rsidRDefault="0028724B" w:rsidP="002872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1E9094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C8F0" w14:textId="77777777" w:rsidR="0028724B" w:rsidRDefault="0028724B" w:rsidP="009139A6">
      <w:r>
        <w:separator/>
      </w:r>
    </w:p>
  </w:endnote>
  <w:endnote w:type="continuationSeparator" w:id="0">
    <w:p w14:paraId="45CE686D" w14:textId="77777777" w:rsidR="0028724B" w:rsidRDefault="00287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E7CA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001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EB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AD3D9" w14:textId="77777777" w:rsidR="0028724B" w:rsidRDefault="0028724B" w:rsidP="009139A6">
      <w:r>
        <w:separator/>
      </w:r>
    </w:p>
  </w:footnote>
  <w:footnote w:type="continuationSeparator" w:id="0">
    <w:p w14:paraId="08C49CF2" w14:textId="77777777" w:rsidR="0028724B" w:rsidRDefault="00287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AF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47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2F1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24B"/>
    <w:rsid w:val="000666E0"/>
    <w:rsid w:val="002510B7"/>
    <w:rsid w:val="0028724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679E0"/>
  <w15:chartTrackingRefBased/>
  <w15:docId w15:val="{9ED8F600-55F3-4830-B116-A8B61B956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72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Y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2022-03-27T13:21:00Z</dcterms:created>
  <dcterms:modified xsi:type="dcterms:W3CDTF">2022-03-27T13:22:00Z</dcterms:modified>
</cp:coreProperties>
</file>